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30A" w:rsidRPr="00CC7640" w:rsidRDefault="0034630A" w:rsidP="00E700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C7640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15</w:t>
      </w:r>
    </w:p>
    <w:p w:rsidR="0034630A" w:rsidRPr="00CC7640" w:rsidRDefault="0034630A" w:rsidP="00E700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7640">
        <w:rPr>
          <w:rFonts w:ascii="Times New Roman" w:hAnsi="Times New Roman" w:cs="Times New Roman"/>
          <w:sz w:val="28"/>
          <w:szCs w:val="28"/>
        </w:rPr>
        <w:t>к Учетной политике Администрации муниципального</w:t>
      </w:r>
    </w:p>
    <w:p w:rsidR="0034630A" w:rsidRPr="00CC7640" w:rsidRDefault="0034630A" w:rsidP="00E700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7640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Приупское </w:t>
      </w:r>
      <w:r w:rsidRPr="00CC7640">
        <w:rPr>
          <w:rFonts w:ascii="Times New Roman" w:hAnsi="Times New Roman" w:cs="Times New Roman"/>
          <w:sz w:val="28"/>
          <w:szCs w:val="28"/>
        </w:rPr>
        <w:t>Киреевского района</w:t>
      </w:r>
    </w:p>
    <w:p w:rsidR="0034630A" w:rsidRDefault="0034630A" w:rsidP="00E700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7640">
        <w:rPr>
          <w:rFonts w:ascii="Times New Roman" w:hAnsi="Times New Roman" w:cs="Times New Roman"/>
          <w:sz w:val="28"/>
          <w:szCs w:val="28"/>
        </w:rPr>
        <w:t>для целей бухгалтерского (бюджетного) учета</w:t>
      </w:r>
    </w:p>
    <w:p w:rsidR="0034630A" w:rsidRDefault="0034630A" w:rsidP="00E700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№ 35 от 13июня 2017 года</w:t>
      </w:r>
    </w:p>
    <w:p w:rsidR="0034630A" w:rsidRPr="00CC7640" w:rsidRDefault="0034630A" w:rsidP="00E700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4630A" w:rsidRPr="00CC7640" w:rsidRDefault="0034630A" w:rsidP="00E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30A" w:rsidRPr="00CC7640" w:rsidRDefault="0034630A" w:rsidP="00E70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7640">
        <w:rPr>
          <w:rFonts w:ascii="Times New Roman" w:hAnsi="Times New Roman" w:cs="Times New Roman"/>
          <w:b/>
          <w:bCs/>
          <w:sz w:val="28"/>
          <w:szCs w:val="28"/>
        </w:rPr>
        <w:t>Перечень лиц, имеющих право получать денежные</w:t>
      </w:r>
    </w:p>
    <w:p w:rsidR="0034630A" w:rsidRPr="00CC7640" w:rsidRDefault="0034630A" w:rsidP="00E70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7640">
        <w:rPr>
          <w:rFonts w:ascii="Times New Roman" w:hAnsi="Times New Roman" w:cs="Times New Roman"/>
          <w:b/>
          <w:bCs/>
          <w:sz w:val="28"/>
          <w:szCs w:val="28"/>
        </w:rPr>
        <w:t>средства под отчет на приобретение товаров (работ, услуг)</w:t>
      </w:r>
    </w:p>
    <w:p w:rsidR="0034630A" w:rsidRPr="001E256D" w:rsidRDefault="0034630A" w:rsidP="00E70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4320"/>
        <w:gridCol w:w="5455"/>
      </w:tblGrid>
      <w:tr w:rsidR="0034630A" w:rsidRPr="0008070B">
        <w:tc>
          <w:tcPr>
            <w:tcW w:w="648" w:type="dxa"/>
          </w:tcPr>
          <w:p w:rsidR="0034630A" w:rsidRPr="0008070B" w:rsidRDefault="0034630A" w:rsidP="00080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70B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4320" w:type="dxa"/>
          </w:tcPr>
          <w:p w:rsidR="0034630A" w:rsidRPr="0008070B" w:rsidRDefault="0034630A" w:rsidP="00080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70B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5455" w:type="dxa"/>
          </w:tcPr>
          <w:p w:rsidR="0034630A" w:rsidRPr="0008070B" w:rsidRDefault="0034630A" w:rsidP="00080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70B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4630A" w:rsidRPr="0008070B">
        <w:tc>
          <w:tcPr>
            <w:tcW w:w="648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070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20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Шевченко Юрий Николаевич</w:t>
            </w:r>
          </w:p>
        </w:tc>
        <w:tc>
          <w:tcPr>
            <w:tcW w:w="5455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070B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</w:tr>
      <w:tr w:rsidR="0034630A" w:rsidRPr="0008070B">
        <w:tc>
          <w:tcPr>
            <w:tcW w:w="648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070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20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Миловидова Надежда Николаевна</w:t>
            </w:r>
          </w:p>
        </w:tc>
        <w:tc>
          <w:tcPr>
            <w:tcW w:w="5455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070B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</w:tc>
      </w:tr>
      <w:tr w:rsidR="0034630A" w:rsidRPr="0008070B">
        <w:tc>
          <w:tcPr>
            <w:tcW w:w="648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070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20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Мишина Ирина Валерьевна</w:t>
            </w:r>
          </w:p>
        </w:tc>
        <w:tc>
          <w:tcPr>
            <w:tcW w:w="5455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Инспектор</w:t>
            </w:r>
            <w:r w:rsidRPr="0008070B">
              <w:rPr>
                <w:rFonts w:ascii="Times New Roman" w:hAnsi="Times New Roman" w:cs="Times New Roman"/>
                <w:sz w:val="28"/>
                <w:szCs w:val="28"/>
              </w:rPr>
              <w:t xml:space="preserve"> ЖКХ</w:t>
            </w:r>
          </w:p>
        </w:tc>
      </w:tr>
      <w:tr w:rsidR="0034630A" w:rsidRPr="0008070B">
        <w:tc>
          <w:tcPr>
            <w:tcW w:w="648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070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20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Найн Любовь Викторовна</w:t>
            </w:r>
          </w:p>
        </w:tc>
        <w:tc>
          <w:tcPr>
            <w:tcW w:w="5455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Инспектор</w:t>
            </w:r>
            <w:r w:rsidRPr="0008070B">
              <w:rPr>
                <w:rFonts w:ascii="Times New Roman" w:hAnsi="Times New Roman" w:cs="Times New Roman"/>
                <w:sz w:val="28"/>
                <w:szCs w:val="28"/>
              </w:rPr>
              <w:t xml:space="preserve"> ЖКХ</w:t>
            </w:r>
          </w:p>
        </w:tc>
      </w:tr>
      <w:tr w:rsidR="0034630A" w:rsidRPr="0008070B">
        <w:tc>
          <w:tcPr>
            <w:tcW w:w="648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070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320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Смекалина Надежда Дмитриевна</w:t>
            </w:r>
          </w:p>
        </w:tc>
        <w:tc>
          <w:tcPr>
            <w:tcW w:w="5455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070B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</w:tr>
      <w:tr w:rsidR="0034630A" w:rsidRPr="0008070B">
        <w:tc>
          <w:tcPr>
            <w:tcW w:w="648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070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20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Андреева Людмила Михайловна</w:t>
            </w:r>
          </w:p>
        </w:tc>
        <w:tc>
          <w:tcPr>
            <w:tcW w:w="5455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070B"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</w:tr>
      <w:tr w:rsidR="0034630A" w:rsidRPr="0008070B">
        <w:tc>
          <w:tcPr>
            <w:tcW w:w="648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070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20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Александрова Юлия Ивновна</w:t>
            </w:r>
          </w:p>
        </w:tc>
        <w:tc>
          <w:tcPr>
            <w:tcW w:w="5455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в отделе экономики и финансов</w:t>
            </w:r>
          </w:p>
        </w:tc>
      </w:tr>
      <w:tr w:rsidR="0034630A" w:rsidRPr="0008070B">
        <w:tc>
          <w:tcPr>
            <w:tcW w:w="648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070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20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Пахомова Ольга Анатольевна</w:t>
            </w:r>
          </w:p>
        </w:tc>
        <w:tc>
          <w:tcPr>
            <w:tcW w:w="5455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</w:tr>
      <w:tr w:rsidR="0034630A" w:rsidRPr="0008070B">
        <w:tc>
          <w:tcPr>
            <w:tcW w:w="648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070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20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Бросова Анфе Романовна</w:t>
            </w:r>
          </w:p>
        </w:tc>
        <w:tc>
          <w:tcPr>
            <w:tcW w:w="5455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Инспектор МЧС</w:t>
            </w:r>
          </w:p>
        </w:tc>
      </w:tr>
      <w:tr w:rsidR="0034630A" w:rsidRPr="0008070B">
        <w:tc>
          <w:tcPr>
            <w:tcW w:w="648" w:type="dxa"/>
          </w:tcPr>
          <w:p w:rsidR="0034630A" w:rsidRPr="0008070B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320" w:type="dxa"/>
          </w:tcPr>
          <w:p w:rsidR="0034630A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Истратова Наталья Викторовна</w:t>
            </w:r>
          </w:p>
        </w:tc>
        <w:tc>
          <w:tcPr>
            <w:tcW w:w="5455" w:type="dxa"/>
          </w:tcPr>
          <w:p w:rsidR="0034630A" w:rsidRDefault="0034630A" w:rsidP="00080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Инспектор ВУС</w:t>
            </w:r>
          </w:p>
        </w:tc>
      </w:tr>
      <w:tr w:rsidR="0034630A" w:rsidRPr="0008070B">
        <w:tc>
          <w:tcPr>
            <w:tcW w:w="648" w:type="dxa"/>
          </w:tcPr>
          <w:p w:rsidR="0034630A" w:rsidRPr="0008070B" w:rsidRDefault="0034630A" w:rsidP="009B35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320" w:type="dxa"/>
          </w:tcPr>
          <w:p w:rsidR="0034630A" w:rsidRDefault="0034630A" w:rsidP="009B35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Кошелева Лилия Вячеславовна</w:t>
            </w:r>
          </w:p>
        </w:tc>
        <w:tc>
          <w:tcPr>
            <w:tcW w:w="5455" w:type="dxa"/>
          </w:tcPr>
          <w:p w:rsidR="0034630A" w:rsidRDefault="0034630A" w:rsidP="009B35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</w:tc>
      </w:tr>
    </w:tbl>
    <w:p w:rsidR="0034630A" w:rsidRPr="00CC7640" w:rsidRDefault="0034630A" w:rsidP="001E256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4630A" w:rsidRPr="00CC7640" w:rsidSect="008F6FD9">
      <w:pgSz w:w="11906" w:h="16838"/>
      <w:pgMar w:top="1134" w:right="566" w:bottom="1134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0084"/>
    <w:rsid w:val="0008070B"/>
    <w:rsid w:val="000A3903"/>
    <w:rsid w:val="001E256D"/>
    <w:rsid w:val="002F1195"/>
    <w:rsid w:val="0034630A"/>
    <w:rsid w:val="003755DE"/>
    <w:rsid w:val="003E6142"/>
    <w:rsid w:val="00484C85"/>
    <w:rsid w:val="00703A34"/>
    <w:rsid w:val="00743F83"/>
    <w:rsid w:val="007D04F0"/>
    <w:rsid w:val="008047E9"/>
    <w:rsid w:val="0085371D"/>
    <w:rsid w:val="008D3F94"/>
    <w:rsid w:val="008F6FD9"/>
    <w:rsid w:val="009B35D4"/>
    <w:rsid w:val="00BD2DCE"/>
    <w:rsid w:val="00CC7640"/>
    <w:rsid w:val="00D575EC"/>
    <w:rsid w:val="00E70084"/>
    <w:rsid w:val="00E74DBD"/>
    <w:rsid w:val="00F55DAB"/>
    <w:rsid w:val="00FF3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A3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E256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1</Pages>
  <Words>133</Words>
  <Characters>761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cp:lastPrinted>2017-06-27T09:08:00Z</cp:lastPrinted>
  <dcterms:created xsi:type="dcterms:W3CDTF">2016-11-13T19:53:00Z</dcterms:created>
  <dcterms:modified xsi:type="dcterms:W3CDTF">2017-06-27T09:09:00Z</dcterms:modified>
</cp:coreProperties>
</file>